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94B4E" w14:textId="04A11314"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F07366">
        <w:t>53933</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82478D7" w14:textId="77777777" w:rsidTr="009B2F5C">
        <w:trPr>
          <w:trHeight w:val="837"/>
        </w:trPr>
        <w:tc>
          <w:tcPr>
            <w:tcW w:w="4826" w:type="dxa"/>
          </w:tcPr>
          <w:bookmarkStart w:id="2" w:name="DocumentStyle"/>
          <w:p w14:paraId="190AABA9" w14:textId="2AF84085" w:rsidR="00E710D3" w:rsidRPr="00E710D3" w:rsidRDefault="00A97A93" w:rsidP="003E7BE8">
            <w:pPr>
              <w:tabs>
                <w:tab w:val="left" w:pos="3375"/>
              </w:tabs>
              <w:spacing w:after="0" w:line="240" w:lineRule="auto"/>
              <w:ind w:firstLine="0"/>
              <w:jc w:val="left"/>
              <w:rPr>
                <w:b/>
                <w:szCs w:val="20"/>
              </w:rPr>
            </w:pPr>
            <w:sdt>
              <w:sdtPr>
                <w:rPr>
                  <w:b/>
                  <w:caps/>
                  <w:szCs w:val="20"/>
                </w:rPr>
                <w:alias w:val="Case Style"/>
                <w:tag w:val="CS"/>
                <w:id w:val="-920102863"/>
                <w:placeholder>
                  <w:docPart w:val="E1557ADBFCCB49E49F534CBAE69DF884"/>
                </w:placeholder>
                <w15:appearance w15:val="hidden"/>
              </w:sdtPr>
              <w:sdtEndPr/>
              <w:sdtContent>
                <w:r w:rsidR="00F07366">
                  <w:rPr>
                    <w:b/>
                    <w:caps/>
                    <w:szCs w:val="20"/>
                  </w:rPr>
                  <w:t>MCILRATH PROPERTIES LLC'S APPEAL OF THE COST OF OBTAINING SERVICE FROM MILLER GROVE WATER SUPPLY CORPORATION</w:t>
                </w:r>
              </w:sdtContent>
            </w:sdt>
            <w:bookmarkEnd w:id="2"/>
            <w:r w:rsidR="00912358">
              <w:rPr>
                <w:b/>
                <w:caps/>
                <w:szCs w:val="20"/>
              </w:rPr>
              <w:t xml:space="preserve"> </w:t>
            </w:r>
          </w:p>
        </w:tc>
        <w:tc>
          <w:tcPr>
            <w:tcW w:w="336" w:type="dxa"/>
            <w:noWrap/>
          </w:tcPr>
          <w:p w14:paraId="1D3101EB" w14:textId="77777777" w:rsidR="00F07366" w:rsidRDefault="00F07366" w:rsidP="008647EB">
            <w:pPr>
              <w:spacing w:after="0" w:line="240" w:lineRule="auto"/>
              <w:ind w:firstLine="0"/>
              <w:rPr>
                <w:b/>
                <w:szCs w:val="20"/>
              </w:rPr>
            </w:pPr>
            <w:r>
              <w:rPr>
                <w:b/>
                <w:szCs w:val="20"/>
              </w:rPr>
              <w:t>§</w:t>
            </w:r>
          </w:p>
          <w:p w14:paraId="716297AC" w14:textId="77777777" w:rsidR="00F07366" w:rsidRDefault="00F07366" w:rsidP="008647EB">
            <w:pPr>
              <w:spacing w:after="0" w:line="240" w:lineRule="auto"/>
              <w:ind w:firstLine="0"/>
              <w:rPr>
                <w:b/>
                <w:szCs w:val="20"/>
              </w:rPr>
            </w:pPr>
            <w:r>
              <w:rPr>
                <w:b/>
                <w:szCs w:val="20"/>
              </w:rPr>
              <w:t>§</w:t>
            </w:r>
          </w:p>
          <w:p w14:paraId="3187BA11" w14:textId="77777777" w:rsidR="00F07366" w:rsidRDefault="00F07366" w:rsidP="008647EB">
            <w:pPr>
              <w:spacing w:after="0" w:line="240" w:lineRule="auto"/>
              <w:ind w:firstLine="0"/>
              <w:rPr>
                <w:b/>
                <w:szCs w:val="20"/>
              </w:rPr>
            </w:pPr>
            <w:r>
              <w:rPr>
                <w:b/>
                <w:szCs w:val="20"/>
              </w:rPr>
              <w:t>§</w:t>
            </w:r>
          </w:p>
          <w:p w14:paraId="49DA6CCF" w14:textId="3EF9E9A1" w:rsidR="00DA790F" w:rsidRPr="008647EB" w:rsidRDefault="00F07366" w:rsidP="008647EB">
            <w:pPr>
              <w:spacing w:after="0" w:line="240" w:lineRule="auto"/>
              <w:ind w:firstLine="0"/>
              <w:rPr>
                <w:b/>
                <w:szCs w:val="20"/>
              </w:rPr>
            </w:pPr>
            <w:r>
              <w:rPr>
                <w:b/>
                <w:szCs w:val="20"/>
              </w:rPr>
              <w:t>§</w:t>
            </w:r>
          </w:p>
        </w:tc>
        <w:tc>
          <w:tcPr>
            <w:tcW w:w="4198" w:type="dxa"/>
          </w:tcPr>
          <w:p w14:paraId="5B8D117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DE330DC"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FD637B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A3CB8A2" w14:textId="77777777" w:rsidR="009B2F5C" w:rsidRDefault="009B2F5C" w:rsidP="009B2F5C">
      <w:pPr>
        <w:spacing w:after="0" w:line="240" w:lineRule="auto"/>
        <w:ind w:firstLine="0"/>
        <w:rPr>
          <w:b/>
          <w:caps/>
        </w:rPr>
      </w:pPr>
    </w:p>
    <w:p w14:paraId="7683E14F" w14:textId="77777777" w:rsidR="009B2F5C" w:rsidRDefault="009B2F5C" w:rsidP="009B2F5C">
      <w:pPr>
        <w:pStyle w:val="CaseCaption"/>
      </w:pPr>
      <w:r>
        <w:t>COMMISSION STAFF’S FIRST REQUEST FOR INFORMATION TO</w:t>
      </w:r>
    </w:p>
    <w:p w14:paraId="37538AAE" w14:textId="77777777" w:rsidR="002F43DE" w:rsidRPr="002F43DE" w:rsidRDefault="002F43DE" w:rsidP="009B2F5C">
      <w:pPr>
        <w:pStyle w:val="CaseCaption"/>
        <w:rPr>
          <w:bCs/>
        </w:rPr>
      </w:pPr>
      <w:bookmarkStart w:id="3" w:name="_Hlk111451995"/>
      <w:r w:rsidRPr="002F43DE">
        <w:rPr>
          <w:bCs/>
          <w:caps w:val="0"/>
          <w:szCs w:val="20"/>
        </w:rPr>
        <w:t>MILLER GROVE WATER SUPPLY CORPORATION</w:t>
      </w:r>
      <w:r w:rsidRPr="002F43DE">
        <w:rPr>
          <w:bCs/>
        </w:rPr>
        <w:t xml:space="preserve"> </w:t>
      </w:r>
    </w:p>
    <w:p w14:paraId="6D4B6F1B" w14:textId="7C8F8079" w:rsidR="009B2F5C" w:rsidRPr="002F43DE" w:rsidRDefault="009B2F5C" w:rsidP="009B2F5C">
      <w:pPr>
        <w:pStyle w:val="CaseCaption"/>
        <w:rPr>
          <w:bCs/>
        </w:rPr>
      </w:pPr>
      <w:r w:rsidRPr="002F43DE">
        <w:rPr>
          <w:bCs/>
        </w:rPr>
        <w:t>QUESTION NOS. STAFF 1-1 THROUGH 1-</w:t>
      </w:r>
      <w:r w:rsidR="002F43DE" w:rsidRPr="002F43DE">
        <w:rPr>
          <w:bCs/>
        </w:rPr>
        <w:t>1</w:t>
      </w:r>
      <w:r w:rsidR="00C84E1F">
        <w:rPr>
          <w:bCs/>
        </w:rPr>
        <w:t>9</w:t>
      </w:r>
    </w:p>
    <w:bookmarkEnd w:id="3"/>
    <w:p w14:paraId="01F25F8A" w14:textId="71258734" w:rsidR="009B2F5C" w:rsidRDefault="009B2F5C" w:rsidP="009B2F5C">
      <w:pPr>
        <w:pStyle w:val="Paragraph"/>
        <w:rPr>
          <w:iCs/>
        </w:rPr>
      </w:pPr>
      <w:r>
        <w:rPr>
          <w:iCs/>
        </w:rPr>
        <w:t xml:space="preserve">Pursuant to 16 Texas Administrative Code (TAC) § 22.144 of the Commission’s Procedural Rules, the Staff of the Public Utility Commission of Texas (Staff) requests that </w:t>
      </w:r>
      <w:r w:rsidR="002F43DE">
        <w:t>Miller Grove Water Supply Corporation</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A47E702"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43760235" w14:textId="77777777" w:rsidR="009B2F5C" w:rsidRDefault="009B2F5C" w:rsidP="009B2F5C">
      <w:pPr>
        <w:pStyle w:val="Paragraph"/>
        <w:ind w:firstLine="0"/>
      </w:pPr>
    </w:p>
    <w:p w14:paraId="213F8ADD" w14:textId="363C6B4E"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EE0C34">
        <w:rPr>
          <w:noProof/>
        </w:rPr>
        <w:t>August 26, 2022</w:t>
      </w:r>
      <w:r>
        <w:fldChar w:fldCharType="end"/>
      </w:r>
    </w:p>
    <w:p w14:paraId="1DBF116F" w14:textId="77777777" w:rsidR="009B2F5C" w:rsidRDefault="009B2F5C" w:rsidP="009B2F5C">
      <w:pPr>
        <w:pStyle w:val="Paragraph"/>
        <w:keepNext/>
        <w:ind w:firstLine="0"/>
      </w:pPr>
    </w:p>
    <w:p w14:paraId="460C9E4C" w14:textId="77777777" w:rsidR="009B2F5C" w:rsidRDefault="009B2F5C" w:rsidP="009B2F5C">
      <w:pPr>
        <w:keepNext/>
        <w:spacing w:after="0" w:line="240" w:lineRule="auto"/>
        <w:ind w:left="4320" w:firstLine="0"/>
      </w:pPr>
      <w:r>
        <w:t>Respectfully submitted,</w:t>
      </w:r>
    </w:p>
    <w:p w14:paraId="6D21B4AE" w14:textId="77777777" w:rsidR="009B2F5C" w:rsidRDefault="009B2F5C" w:rsidP="009B2F5C">
      <w:pPr>
        <w:keepNext/>
        <w:spacing w:after="0" w:line="240" w:lineRule="auto"/>
        <w:ind w:left="4320" w:firstLine="0"/>
      </w:pPr>
    </w:p>
    <w:p w14:paraId="411D66B4" w14:textId="77777777" w:rsidR="009B2F5C" w:rsidRDefault="009B2F5C" w:rsidP="009B2F5C">
      <w:pPr>
        <w:keepNext/>
        <w:spacing w:after="0" w:line="240" w:lineRule="auto"/>
        <w:ind w:left="4320" w:firstLine="0"/>
        <w:rPr>
          <w:b/>
        </w:rPr>
      </w:pPr>
      <w:r>
        <w:rPr>
          <w:b/>
        </w:rPr>
        <w:t>PUBLIC UTILITY COMMISSION OF TEXAS</w:t>
      </w:r>
    </w:p>
    <w:p w14:paraId="1FF9EC06" w14:textId="77777777" w:rsidR="009B2F5C" w:rsidRDefault="009B2F5C" w:rsidP="009B2F5C">
      <w:pPr>
        <w:keepNext/>
        <w:spacing w:after="0" w:line="240" w:lineRule="auto"/>
        <w:ind w:left="4320" w:firstLine="0"/>
        <w:rPr>
          <w:b/>
        </w:rPr>
      </w:pPr>
      <w:r>
        <w:rPr>
          <w:b/>
        </w:rPr>
        <w:t>LEGAL DIVISION</w:t>
      </w:r>
    </w:p>
    <w:p w14:paraId="51E0537B" w14:textId="77777777" w:rsidR="009B2F5C" w:rsidRDefault="009B2F5C" w:rsidP="009B2F5C">
      <w:pPr>
        <w:keepNext/>
        <w:spacing w:after="0" w:line="240" w:lineRule="auto"/>
        <w:ind w:left="4320" w:firstLine="0"/>
        <w:rPr>
          <w:b/>
        </w:rPr>
      </w:pPr>
    </w:p>
    <w:p w14:paraId="25EF8375"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7092D6F3" w14:textId="77777777" w:rsidR="009B2F5C" w:rsidRDefault="009B2F5C" w:rsidP="009B2F5C">
      <w:pPr>
        <w:keepNext/>
        <w:spacing w:after="0" w:line="240" w:lineRule="auto"/>
        <w:ind w:left="4320" w:firstLine="0"/>
        <w:jc w:val="left"/>
      </w:pPr>
      <w:r>
        <w:t xml:space="preserve">Division Director </w:t>
      </w:r>
    </w:p>
    <w:p w14:paraId="4C4D1200" w14:textId="77777777" w:rsidR="009B2F5C" w:rsidRDefault="009B2F5C" w:rsidP="009B2F5C">
      <w:pPr>
        <w:keepNext/>
        <w:spacing w:after="0" w:line="240" w:lineRule="auto"/>
        <w:ind w:left="4320" w:firstLine="0"/>
        <w:jc w:val="left"/>
      </w:pPr>
    </w:p>
    <w:p w14:paraId="50DF844C" w14:textId="77777777" w:rsidR="00117C9C" w:rsidRPr="00117C9C" w:rsidRDefault="00117C9C" w:rsidP="00117C9C">
      <w:pPr>
        <w:keepNext/>
        <w:overflowPunct w:val="0"/>
        <w:autoSpaceDE w:val="0"/>
        <w:autoSpaceDN w:val="0"/>
        <w:adjustRightInd w:val="0"/>
        <w:spacing w:after="0" w:line="240" w:lineRule="auto"/>
        <w:ind w:left="4320" w:firstLine="0"/>
        <w:jc w:val="left"/>
        <w:textAlignment w:val="baseline"/>
        <w:rPr>
          <w:szCs w:val="20"/>
        </w:rPr>
      </w:pPr>
      <w:bookmarkStart w:id="4" w:name="_Hlk65663267"/>
      <w:r w:rsidRPr="00117C9C">
        <w:rPr>
          <w:szCs w:val="20"/>
        </w:rPr>
        <w:t>Sneha Patel</w:t>
      </w:r>
    </w:p>
    <w:p w14:paraId="29E336EB" w14:textId="77777777" w:rsidR="00117C9C" w:rsidRPr="00117C9C" w:rsidRDefault="00117C9C" w:rsidP="00117C9C">
      <w:pPr>
        <w:keepNext/>
        <w:overflowPunct w:val="0"/>
        <w:autoSpaceDE w:val="0"/>
        <w:autoSpaceDN w:val="0"/>
        <w:adjustRightInd w:val="0"/>
        <w:spacing w:after="0" w:line="240" w:lineRule="auto"/>
        <w:ind w:left="4320" w:firstLine="0"/>
        <w:jc w:val="left"/>
        <w:textAlignment w:val="baseline"/>
        <w:rPr>
          <w:szCs w:val="20"/>
        </w:rPr>
      </w:pPr>
      <w:r w:rsidRPr="00117C9C">
        <w:rPr>
          <w:szCs w:val="20"/>
        </w:rPr>
        <w:t>Managing Attorney</w:t>
      </w:r>
    </w:p>
    <w:p w14:paraId="0CBEB103" w14:textId="77777777" w:rsidR="00117C9C" w:rsidRPr="00117C9C" w:rsidRDefault="00117C9C" w:rsidP="00117C9C">
      <w:pPr>
        <w:keepNext/>
        <w:overflowPunct w:val="0"/>
        <w:autoSpaceDE w:val="0"/>
        <w:autoSpaceDN w:val="0"/>
        <w:adjustRightInd w:val="0"/>
        <w:spacing w:after="0" w:line="240" w:lineRule="auto"/>
        <w:ind w:left="4320" w:firstLine="0"/>
        <w:jc w:val="left"/>
        <w:textAlignment w:val="baseline"/>
        <w:rPr>
          <w:szCs w:val="20"/>
        </w:rPr>
      </w:pPr>
    </w:p>
    <w:p w14:paraId="0A997930" w14:textId="77777777" w:rsidR="00117C9C" w:rsidRPr="00117C9C" w:rsidRDefault="00117C9C" w:rsidP="00117C9C">
      <w:pPr>
        <w:keepNext/>
        <w:overflowPunct w:val="0"/>
        <w:autoSpaceDE w:val="0"/>
        <w:autoSpaceDN w:val="0"/>
        <w:adjustRightInd w:val="0"/>
        <w:spacing w:after="0" w:line="240" w:lineRule="auto"/>
        <w:ind w:left="4320" w:firstLine="0"/>
        <w:jc w:val="left"/>
        <w:textAlignment w:val="baseline"/>
      </w:pPr>
    </w:p>
    <w:p w14:paraId="3CCAE9A6" w14:textId="19BF6E39" w:rsidR="00117C9C" w:rsidRPr="00117C9C" w:rsidRDefault="005A748E" w:rsidP="00117C9C">
      <w:pPr>
        <w:keepNext/>
        <w:overflowPunct w:val="0"/>
        <w:autoSpaceDE w:val="0"/>
        <w:autoSpaceDN w:val="0"/>
        <w:adjustRightInd w:val="0"/>
        <w:spacing w:after="0" w:line="240" w:lineRule="auto"/>
        <w:ind w:left="4320" w:firstLine="0"/>
        <w:jc w:val="left"/>
        <w:textAlignment w:val="baseline"/>
      </w:pPr>
      <w:r>
        <w:rPr>
          <w:u w:val="single"/>
        </w:rPr>
        <w:t>/s/ Forrest Smith</w:t>
      </w:r>
    </w:p>
    <w:p w14:paraId="4F725C85" w14:textId="77777777" w:rsidR="00117C9C" w:rsidRPr="00117C9C" w:rsidRDefault="00117C9C" w:rsidP="00117C9C">
      <w:pPr>
        <w:keepNext/>
        <w:spacing w:after="0" w:line="240" w:lineRule="auto"/>
        <w:ind w:left="4320" w:firstLine="0"/>
      </w:pPr>
      <w:r w:rsidRPr="00117C9C">
        <w:t>Forrest Smith</w:t>
      </w:r>
    </w:p>
    <w:bookmarkEnd w:id="4"/>
    <w:p w14:paraId="715444A3" w14:textId="77777777" w:rsidR="00117C9C" w:rsidRPr="00117C9C" w:rsidRDefault="00117C9C" w:rsidP="00117C9C">
      <w:pPr>
        <w:keepNext/>
        <w:spacing w:after="0" w:line="240" w:lineRule="auto"/>
        <w:ind w:left="4320" w:firstLine="0"/>
      </w:pPr>
      <w:r w:rsidRPr="00117C9C">
        <w:t xml:space="preserve">State Bar No. </w:t>
      </w:r>
      <w:r w:rsidRPr="00117C9C">
        <w:rPr>
          <w:color w:val="000000"/>
          <w:szCs w:val="20"/>
        </w:rPr>
        <w:t>24093643</w:t>
      </w:r>
    </w:p>
    <w:p w14:paraId="48DA17C0" w14:textId="77777777" w:rsidR="00117C9C" w:rsidRPr="00117C9C" w:rsidRDefault="00117C9C" w:rsidP="00117C9C">
      <w:pPr>
        <w:keepNext/>
        <w:spacing w:after="0" w:line="240" w:lineRule="auto"/>
        <w:ind w:left="4320" w:firstLine="0"/>
      </w:pPr>
      <w:r w:rsidRPr="00117C9C">
        <w:t>1701 N. Congress Avenue</w:t>
      </w:r>
    </w:p>
    <w:p w14:paraId="71CE0860" w14:textId="77777777" w:rsidR="00117C9C" w:rsidRPr="00117C9C" w:rsidRDefault="00117C9C" w:rsidP="00117C9C">
      <w:pPr>
        <w:keepNext/>
        <w:spacing w:after="0" w:line="240" w:lineRule="auto"/>
        <w:ind w:left="4320" w:firstLine="0"/>
      </w:pPr>
      <w:r w:rsidRPr="00117C9C">
        <w:t>P.O. Box 13326</w:t>
      </w:r>
    </w:p>
    <w:p w14:paraId="08242CBC" w14:textId="77777777" w:rsidR="00117C9C" w:rsidRPr="00117C9C" w:rsidRDefault="00117C9C" w:rsidP="00117C9C">
      <w:pPr>
        <w:keepNext/>
        <w:spacing w:after="0" w:line="240" w:lineRule="auto"/>
        <w:ind w:left="4320" w:firstLine="0"/>
      </w:pPr>
      <w:r w:rsidRPr="00117C9C">
        <w:t>Austin, Texas 78711-3326</w:t>
      </w:r>
    </w:p>
    <w:p w14:paraId="6ED4E476" w14:textId="77777777" w:rsidR="00117C9C" w:rsidRPr="00117C9C" w:rsidRDefault="00117C9C" w:rsidP="00117C9C">
      <w:pPr>
        <w:keepNext/>
        <w:spacing w:after="0" w:line="240" w:lineRule="auto"/>
        <w:ind w:left="4320" w:firstLine="0"/>
      </w:pPr>
      <w:r w:rsidRPr="00117C9C">
        <w:t>(512) 936-7388</w:t>
      </w:r>
    </w:p>
    <w:p w14:paraId="784D7D99" w14:textId="77777777" w:rsidR="00117C9C" w:rsidRPr="00117C9C" w:rsidRDefault="00117C9C" w:rsidP="00117C9C">
      <w:pPr>
        <w:keepNext/>
        <w:spacing w:after="0" w:line="240" w:lineRule="auto"/>
        <w:ind w:left="4320" w:firstLine="0"/>
      </w:pPr>
      <w:r w:rsidRPr="00117C9C">
        <w:t>(512) 936-7268 (facsimile)</w:t>
      </w:r>
    </w:p>
    <w:p w14:paraId="4FD844CD" w14:textId="77777777" w:rsidR="00117C9C" w:rsidRPr="00117C9C" w:rsidRDefault="00117C9C" w:rsidP="00117C9C">
      <w:pPr>
        <w:keepNext/>
        <w:spacing w:after="0" w:line="240" w:lineRule="auto"/>
        <w:ind w:left="4320" w:firstLine="0"/>
      </w:pPr>
      <w:r w:rsidRPr="00117C9C">
        <w:t>Forrest.Smith@puc.texas.gov</w:t>
      </w:r>
    </w:p>
    <w:p w14:paraId="4D7C57E7" w14:textId="77777777" w:rsidR="009B2F5C" w:rsidRDefault="009B2F5C" w:rsidP="009B2F5C">
      <w:pPr>
        <w:pStyle w:val="Paragraph"/>
        <w:ind w:left="4320" w:firstLine="0"/>
      </w:pPr>
    </w:p>
    <w:p w14:paraId="364520FF" w14:textId="77777777" w:rsidR="009B2F5C" w:rsidRDefault="009B2F5C" w:rsidP="009B2F5C">
      <w:pPr>
        <w:pStyle w:val="Paragraph"/>
      </w:pPr>
    </w:p>
    <w:p w14:paraId="150F9594" w14:textId="04650FC7" w:rsidR="009B2F5C" w:rsidRDefault="009B2F5C" w:rsidP="009B2F5C">
      <w:pPr>
        <w:pStyle w:val="CaseCaption"/>
        <w:rPr>
          <w:bCs/>
        </w:rPr>
      </w:pPr>
      <w:r>
        <w:rPr>
          <w:bCs/>
        </w:rPr>
        <w:t xml:space="preserve">Docket No. </w:t>
      </w:r>
      <w:r w:rsidR="00F07366">
        <w:rPr>
          <w:bCs/>
        </w:rPr>
        <w:t>53933</w:t>
      </w:r>
      <w:r>
        <w:rPr>
          <w:bCs/>
        </w:rPr>
        <w:t xml:space="preserve"> </w:t>
      </w:r>
    </w:p>
    <w:p w14:paraId="11EA186C" w14:textId="77777777" w:rsidR="009B2F5C" w:rsidRDefault="009B2F5C" w:rsidP="009B2F5C">
      <w:pPr>
        <w:pStyle w:val="CaseCaption"/>
      </w:pPr>
    </w:p>
    <w:p w14:paraId="5CB7AFEA" w14:textId="77777777" w:rsidR="009B2F5C" w:rsidRDefault="009B2F5C" w:rsidP="009B2F5C">
      <w:pPr>
        <w:pStyle w:val="CaseCaption"/>
      </w:pPr>
      <w:r>
        <w:t>CERTIFICATE OF SERVICE</w:t>
      </w:r>
    </w:p>
    <w:p w14:paraId="0DE48531" w14:textId="46ED66DA"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EE0C34">
        <w:rPr>
          <w:noProof/>
        </w:rPr>
        <w:t>August 26, 2022</w:t>
      </w:r>
      <w:r>
        <w:fldChar w:fldCharType="end"/>
      </w:r>
      <w:r>
        <w:t xml:space="preserve"> in accordance with the Second Order Suspending Rules, issued in Project No. 50664. </w:t>
      </w:r>
    </w:p>
    <w:p w14:paraId="252C2E48" w14:textId="77777777" w:rsidR="00117C9C" w:rsidRDefault="00117C9C" w:rsidP="009B2F5C">
      <w:pPr>
        <w:pStyle w:val="Paragraph"/>
        <w:keepNext/>
        <w:keepLines/>
      </w:pPr>
    </w:p>
    <w:p w14:paraId="54C006E9" w14:textId="66459BCD" w:rsidR="00117C9C" w:rsidRPr="00117C9C" w:rsidRDefault="005A748E" w:rsidP="00117C9C">
      <w:pPr>
        <w:keepNext/>
        <w:overflowPunct w:val="0"/>
        <w:autoSpaceDE w:val="0"/>
        <w:autoSpaceDN w:val="0"/>
        <w:adjustRightInd w:val="0"/>
        <w:spacing w:after="0" w:line="240" w:lineRule="auto"/>
        <w:ind w:left="4320" w:firstLine="0"/>
        <w:jc w:val="left"/>
        <w:textAlignment w:val="baseline"/>
      </w:pPr>
      <w:r>
        <w:rPr>
          <w:u w:val="single"/>
        </w:rPr>
        <w:t>/s/ Forrest Smith</w:t>
      </w:r>
    </w:p>
    <w:p w14:paraId="65D5EFB6" w14:textId="77777777" w:rsidR="00117C9C" w:rsidRPr="00117C9C" w:rsidRDefault="00117C9C" w:rsidP="00117C9C">
      <w:pPr>
        <w:keepNext/>
        <w:spacing w:after="0" w:line="240" w:lineRule="auto"/>
        <w:ind w:left="4320" w:firstLine="0"/>
      </w:pPr>
      <w:r w:rsidRPr="00117C9C">
        <w:t>Forrest Smith</w:t>
      </w:r>
    </w:p>
    <w:p w14:paraId="4706ECB6" w14:textId="77777777" w:rsidR="009B2F5C" w:rsidRDefault="009B2F5C" w:rsidP="009B2F5C">
      <w:pPr>
        <w:spacing w:after="0" w:line="240" w:lineRule="auto"/>
        <w:ind w:left="4320" w:firstLine="0"/>
        <w:rPr>
          <w:szCs w:val="20"/>
        </w:rPr>
      </w:pPr>
    </w:p>
    <w:p w14:paraId="6FB3CE04" w14:textId="77777777" w:rsidR="009B2F5C" w:rsidRDefault="009B2F5C" w:rsidP="009B2F5C">
      <w:pPr>
        <w:spacing w:after="0" w:line="240" w:lineRule="auto"/>
        <w:ind w:firstLine="0"/>
        <w:jc w:val="left"/>
        <w:rPr>
          <w:szCs w:val="20"/>
          <w:u w:val="single"/>
        </w:rPr>
      </w:pPr>
      <w:r>
        <w:rPr>
          <w:szCs w:val="20"/>
          <w:u w:val="single"/>
        </w:rPr>
        <w:br w:type="page"/>
      </w:r>
    </w:p>
    <w:p w14:paraId="5FF36FBB" w14:textId="32C555E1" w:rsidR="009B2F5C" w:rsidRDefault="009B2F5C" w:rsidP="009B2F5C">
      <w:pPr>
        <w:spacing w:after="0" w:line="240" w:lineRule="auto"/>
        <w:ind w:firstLine="0"/>
        <w:jc w:val="center"/>
        <w:rPr>
          <w:b/>
          <w:bCs/>
          <w:caps/>
        </w:rPr>
      </w:pPr>
      <w:r>
        <w:rPr>
          <w:b/>
          <w:bCs/>
          <w:caps/>
        </w:rPr>
        <w:lastRenderedPageBreak/>
        <w:t xml:space="preserve">Docket No. </w:t>
      </w:r>
      <w:r w:rsidR="00F07366">
        <w:rPr>
          <w:b/>
          <w:bCs/>
          <w:caps/>
        </w:rPr>
        <w:t>53933</w:t>
      </w:r>
      <w:r>
        <w:rPr>
          <w:b/>
          <w:bCs/>
          <w:caps/>
        </w:rPr>
        <w:t xml:space="preserve"> </w:t>
      </w:r>
    </w:p>
    <w:p w14:paraId="19123194" w14:textId="77777777" w:rsidR="009B2F5C" w:rsidRDefault="009B2F5C" w:rsidP="009B2F5C">
      <w:pPr>
        <w:spacing w:after="0" w:line="240" w:lineRule="auto"/>
        <w:ind w:firstLine="0"/>
        <w:jc w:val="center"/>
        <w:rPr>
          <w:b/>
          <w:bCs/>
          <w:caps/>
        </w:rPr>
      </w:pPr>
    </w:p>
    <w:p w14:paraId="6A04A9AB" w14:textId="77777777" w:rsidR="009B2F5C" w:rsidRDefault="009B2F5C" w:rsidP="009B2F5C">
      <w:pPr>
        <w:spacing w:after="0" w:line="240" w:lineRule="auto"/>
        <w:ind w:firstLine="0"/>
        <w:jc w:val="center"/>
        <w:rPr>
          <w:b/>
          <w:caps/>
        </w:rPr>
      </w:pPr>
      <w:r>
        <w:rPr>
          <w:b/>
          <w:caps/>
        </w:rPr>
        <w:t>COMMISSION STAFF’S FIRST REQUEST FOR INFORMATION TO</w:t>
      </w:r>
    </w:p>
    <w:p w14:paraId="5E44419D" w14:textId="77777777" w:rsidR="002F43DE" w:rsidRPr="002F43DE" w:rsidRDefault="002F43DE" w:rsidP="002F43DE">
      <w:pPr>
        <w:pStyle w:val="CaseCaption"/>
        <w:rPr>
          <w:bCs/>
        </w:rPr>
      </w:pPr>
      <w:r w:rsidRPr="002F43DE">
        <w:rPr>
          <w:bCs/>
          <w:caps w:val="0"/>
          <w:szCs w:val="20"/>
        </w:rPr>
        <w:t>MILLER GROVE WATER SUPPLY CORPORATION</w:t>
      </w:r>
      <w:r w:rsidRPr="002F43DE">
        <w:rPr>
          <w:bCs/>
        </w:rPr>
        <w:t xml:space="preserve"> </w:t>
      </w:r>
    </w:p>
    <w:p w14:paraId="7B96007E" w14:textId="1C8F9908" w:rsidR="002F43DE" w:rsidRPr="002F43DE" w:rsidRDefault="002F43DE" w:rsidP="002F43DE">
      <w:pPr>
        <w:pStyle w:val="CaseCaption"/>
        <w:rPr>
          <w:bCs/>
        </w:rPr>
      </w:pPr>
      <w:r w:rsidRPr="002F43DE">
        <w:rPr>
          <w:bCs/>
        </w:rPr>
        <w:t>QUESTION NOS. STAFF 1-1 THROUGH 1-1</w:t>
      </w:r>
      <w:r w:rsidR="00DB120C">
        <w:rPr>
          <w:bCs/>
        </w:rPr>
        <w:t>9</w:t>
      </w:r>
    </w:p>
    <w:p w14:paraId="32AE2FE2" w14:textId="77777777" w:rsidR="009B2F5C" w:rsidRDefault="009B2F5C" w:rsidP="009B2F5C">
      <w:pPr>
        <w:keepNext/>
        <w:tabs>
          <w:tab w:val="left" w:pos="7515"/>
        </w:tabs>
        <w:spacing w:after="240" w:line="240" w:lineRule="auto"/>
        <w:ind w:firstLine="0"/>
        <w:jc w:val="center"/>
        <w:rPr>
          <w:b/>
          <w:caps/>
        </w:rPr>
      </w:pPr>
      <w:r>
        <w:rPr>
          <w:b/>
          <w:caps/>
        </w:rPr>
        <w:t>Definitions</w:t>
      </w:r>
    </w:p>
    <w:p w14:paraId="5F6FBAFB" w14:textId="761115F9" w:rsidR="009B2F5C" w:rsidRDefault="009B2F5C" w:rsidP="009B2F5C">
      <w:pPr>
        <w:pStyle w:val="ListParagraph"/>
        <w:numPr>
          <w:ilvl w:val="0"/>
          <w:numId w:val="27"/>
        </w:numPr>
        <w:spacing w:line="360" w:lineRule="auto"/>
        <w:jc w:val="both"/>
      </w:pPr>
      <w:r>
        <w:t>“</w:t>
      </w:r>
      <w:r w:rsidR="00117C9C">
        <w:t>M</w:t>
      </w:r>
      <w:r w:rsidR="002F43DE">
        <w:t>iller Grove WSC</w:t>
      </w:r>
      <w:r>
        <w:t xml:space="preserve">” or “you” refers to that </w:t>
      </w:r>
      <w:r w:rsidR="002F43DE">
        <w:t>Miller Grove Water Supply Corporation</w:t>
      </w:r>
      <w:r>
        <w:t xml:space="preserve"> and any person acting or purporting to act on their behalf, including without limitation, attorneys, agents, advisors, investigators, representatives, employees, or other persons. </w:t>
      </w:r>
    </w:p>
    <w:p w14:paraId="5C650CC5" w14:textId="77777777" w:rsidR="009B2F5C" w:rsidRDefault="009B2F5C" w:rsidP="009B2F5C">
      <w:pPr>
        <w:pStyle w:val="ListParagraph"/>
        <w:numPr>
          <w:ilvl w:val="0"/>
          <w:numId w:val="0"/>
        </w:numPr>
        <w:ind w:left="360"/>
        <w:jc w:val="both"/>
      </w:pPr>
    </w:p>
    <w:p w14:paraId="2BA7B663"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5C0CBF1E" w14:textId="77777777" w:rsidR="009B2F5C" w:rsidRDefault="009B2F5C" w:rsidP="009B2F5C">
      <w:pPr>
        <w:spacing w:after="0" w:line="240" w:lineRule="auto"/>
        <w:ind w:firstLine="0"/>
        <w:jc w:val="left"/>
        <w:rPr>
          <w:szCs w:val="20"/>
          <w:u w:val="single"/>
        </w:rPr>
      </w:pPr>
    </w:p>
    <w:p w14:paraId="700CC2DA" w14:textId="77777777" w:rsidR="009B2F5C" w:rsidRDefault="009B2F5C" w:rsidP="009B2F5C">
      <w:pPr>
        <w:spacing w:after="0" w:line="240" w:lineRule="auto"/>
        <w:ind w:firstLine="0"/>
        <w:jc w:val="left"/>
        <w:rPr>
          <w:szCs w:val="20"/>
          <w:u w:val="single"/>
        </w:rPr>
      </w:pPr>
      <w:r>
        <w:rPr>
          <w:szCs w:val="20"/>
          <w:u w:val="single"/>
        </w:rPr>
        <w:br w:type="page"/>
      </w:r>
    </w:p>
    <w:p w14:paraId="349C270C" w14:textId="6731CC1F" w:rsidR="009B2F5C" w:rsidRDefault="009B2F5C" w:rsidP="009B2F5C">
      <w:pPr>
        <w:spacing w:after="0" w:line="240" w:lineRule="auto"/>
        <w:ind w:firstLine="0"/>
        <w:jc w:val="center"/>
        <w:rPr>
          <w:b/>
          <w:bCs/>
          <w:caps/>
        </w:rPr>
      </w:pPr>
      <w:r>
        <w:rPr>
          <w:b/>
          <w:bCs/>
          <w:caps/>
        </w:rPr>
        <w:lastRenderedPageBreak/>
        <w:t xml:space="preserve">Docket No. </w:t>
      </w:r>
      <w:r w:rsidR="00F07366">
        <w:rPr>
          <w:b/>
          <w:bCs/>
          <w:caps/>
        </w:rPr>
        <w:t>53933</w:t>
      </w:r>
      <w:r>
        <w:rPr>
          <w:b/>
          <w:bCs/>
          <w:caps/>
        </w:rPr>
        <w:t xml:space="preserve"> </w:t>
      </w:r>
    </w:p>
    <w:p w14:paraId="6592C8F4" w14:textId="77777777" w:rsidR="009B2F5C" w:rsidRDefault="009B2F5C" w:rsidP="009B2F5C">
      <w:pPr>
        <w:spacing w:after="0" w:line="240" w:lineRule="auto"/>
        <w:ind w:firstLine="0"/>
        <w:jc w:val="center"/>
        <w:rPr>
          <w:b/>
          <w:caps/>
        </w:rPr>
      </w:pPr>
    </w:p>
    <w:p w14:paraId="4B34316D" w14:textId="77777777" w:rsidR="009B2F5C" w:rsidRDefault="009B2F5C" w:rsidP="009B2F5C">
      <w:pPr>
        <w:spacing w:after="0" w:line="240" w:lineRule="auto"/>
        <w:ind w:firstLine="0"/>
        <w:jc w:val="center"/>
        <w:rPr>
          <w:b/>
          <w:caps/>
        </w:rPr>
      </w:pPr>
      <w:r>
        <w:rPr>
          <w:b/>
          <w:caps/>
        </w:rPr>
        <w:t>COMMISSION STAFF’S FIRST REQUEST FOR INFORMATION TO</w:t>
      </w:r>
    </w:p>
    <w:p w14:paraId="449DE785" w14:textId="77777777" w:rsidR="002F43DE" w:rsidRPr="002F43DE" w:rsidRDefault="002F43DE" w:rsidP="002F43DE">
      <w:pPr>
        <w:pStyle w:val="CaseCaption"/>
        <w:rPr>
          <w:bCs/>
        </w:rPr>
      </w:pPr>
      <w:r w:rsidRPr="002F43DE">
        <w:rPr>
          <w:bCs/>
          <w:caps w:val="0"/>
          <w:szCs w:val="20"/>
        </w:rPr>
        <w:t>MILLER GROVE WATER SUPPLY CORPORATION</w:t>
      </w:r>
      <w:r w:rsidRPr="002F43DE">
        <w:rPr>
          <w:bCs/>
        </w:rPr>
        <w:t xml:space="preserve"> </w:t>
      </w:r>
    </w:p>
    <w:p w14:paraId="78C7BBFE" w14:textId="4BEE8798" w:rsidR="002F43DE" w:rsidRPr="002F43DE" w:rsidRDefault="002F43DE" w:rsidP="002F43DE">
      <w:pPr>
        <w:pStyle w:val="CaseCaption"/>
        <w:rPr>
          <w:bCs/>
        </w:rPr>
      </w:pPr>
      <w:r w:rsidRPr="002F43DE">
        <w:rPr>
          <w:bCs/>
        </w:rPr>
        <w:t>QUESTION NOS. STAFF 1-1 THROUGH 1-1</w:t>
      </w:r>
      <w:r w:rsidR="00DB120C">
        <w:rPr>
          <w:bCs/>
        </w:rPr>
        <w:t>9</w:t>
      </w:r>
    </w:p>
    <w:p w14:paraId="3FA25596" w14:textId="77777777" w:rsidR="009B2F5C" w:rsidRDefault="009B2F5C" w:rsidP="009B2F5C">
      <w:pPr>
        <w:tabs>
          <w:tab w:val="left" w:pos="7515"/>
        </w:tabs>
        <w:ind w:firstLine="0"/>
        <w:jc w:val="center"/>
        <w:rPr>
          <w:b/>
        </w:rPr>
      </w:pPr>
      <w:r>
        <w:rPr>
          <w:b/>
        </w:rPr>
        <w:t>INSTRUCTIONS</w:t>
      </w:r>
    </w:p>
    <w:p w14:paraId="51BA351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6F942FF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22FFEFF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4FA4BDC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7E1245B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1E09CBC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8DAAD8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8415037"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7CAF4530" w14:textId="77777777" w:rsidR="009B2F5C" w:rsidRDefault="009B2F5C" w:rsidP="009B2F5C">
      <w:pPr>
        <w:spacing w:after="0" w:line="240" w:lineRule="auto"/>
        <w:ind w:firstLine="0"/>
        <w:jc w:val="left"/>
        <w:rPr>
          <w:szCs w:val="20"/>
          <w:u w:val="single"/>
        </w:rPr>
      </w:pPr>
    </w:p>
    <w:p w14:paraId="6AFE4256" w14:textId="77777777" w:rsidR="009B2F5C" w:rsidRDefault="009B2F5C" w:rsidP="009B2F5C">
      <w:pPr>
        <w:spacing w:after="0" w:line="240" w:lineRule="auto"/>
        <w:ind w:firstLine="0"/>
        <w:jc w:val="left"/>
        <w:rPr>
          <w:szCs w:val="20"/>
          <w:u w:val="single"/>
        </w:rPr>
      </w:pPr>
      <w:r>
        <w:rPr>
          <w:szCs w:val="20"/>
          <w:u w:val="single"/>
        </w:rPr>
        <w:br w:type="page"/>
      </w:r>
    </w:p>
    <w:p w14:paraId="3743DFD8" w14:textId="5D3A8F64" w:rsidR="009B2F5C" w:rsidRDefault="009B2F5C" w:rsidP="009B2F5C">
      <w:pPr>
        <w:spacing w:after="0" w:line="240" w:lineRule="auto"/>
        <w:ind w:firstLine="0"/>
        <w:jc w:val="center"/>
        <w:rPr>
          <w:b/>
          <w:bCs/>
          <w:caps/>
        </w:rPr>
      </w:pPr>
      <w:bookmarkStart w:id="5" w:name="_Hlk107509160"/>
      <w:r>
        <w:rPr>
          <w:b/>
          <w:bCs/>
          <w:caps/>
        </w:rPr>
        <w:lastRenderedPageBreak/>
        <w:t xml:space="preserve">Docket No. </w:t>
      </w:r>
      <w:r w:rsidR="00F07366">
        <w:rPr>
          <w:b/>
          <w:bCs/>
          <w:caps/>
        </w:rPr>
        <w:t>53933</w:t>
      </w:r>
      <w:r>
        <w:rPr>
          <w:b/>
          <w:bCs/>
          <w:caps/>
        </w:rPr>
        <w:t xml:space="preserve"> </w:t>
      </w:r>
    </w:p>
    <w:p w14:paraId="41EF2C06" w14:textId="77777777" w:rsidR="009B2F5C" w:rsidRDefault="009B2F5C" w:rsidP="009B2F5C">
      <w:pPr>
        <w:spacing w:after="0" w:line="240" w:lineRule="auto"/>
        <w:ind w:firstLine="0"/>
        <w:jc w:val="center"/>
        <w:rPr>
          <w:b/>
          <w:caps/>
        </w:rPr>
      </w:pPr>
    </w:p>
    <w:p w14:paraId="0F78B1C2" w14:textId="77777777" w:rsidR="009B2F5C" w:rsidRDefault="009B2F5C" w:rsidP="009B2F5C">
      <w:pPr>
        <w:spacing w:after="0" w:line="240" w:lineRule="auto"/>
        <w:ind w:firstLine="0"/>
        <w:jc w:val="center"/>
        <w:rPr>
          <w:b/>
          <w:caps/>
        </w:rPr>
      </w:pPr>
      <w:r>
        <w:rPr>
          <w:b/>
          <w:caps/>
        </w:rPr>
        <w:t>COMMISSION STAFF’S FIRST REQUEST FOR INFORMATION TO</w:t>
      </w:r>
    </w:p>
    <w:bookmarkEnd w:id="5"/>
    <w:p w14:paraId="1729ED95" w14:textId="77777777" w:rsidR="002F43DE" w:rsidRPr="002F43DE" w:rsidRDefault="002F43DE" w:rsidP="002F43DE">
      <w:pPr>
        <w:pStyle w:val="CaseCaption"/>
        <w:rPr>
          <w:bCs/>
        </w:rPr>
      </w:pPr>
      <w:r w:rsidRPr="002F43DE">
        <w:rPr>
          <w:bCs/>
          <w:caps w:val="0"/>
          <w:szCs w:val="20"/>
        </w:rPr>
        <w:t>MILLER GROVE WATER SUPPLY CORPORATION</w:t>
      </w:r>
      <w:r w:rsidRPr="002F43DE">
        <w:rPr>
          <w:bCs/>
        </w:rPr>
        <w:t xml:space="preserve"> </w:t>
      </w:r>
    </w:p>
    <w:p w14:paraId="3E8C22EE" w14:textId="18D4BB32" w:rsidR="002F43DE" w:rsidRPr="002F43DE" w:rsidRDefault="002F43DE" w:rsidP="002F43DE">
      <w:pPr>
        <w:pStyle w:val="CaseCaption"/>
        <w:rPr>
          <w:bCs/>
        </w:rPr>
      </w:pPr>
      <w:r w:rsidRPr="002F43DE">
        <w:rPr>
          <w:bCs/>
        </w:rPr>
        <w:t>QUESTION NOS. STAFF 1-1 THROUGH 1-1</w:t>
      </w:r>
      <w:r w:rsidR="00DB120C">
        <w:rPr>
          <w:bCs/>
        </w:rPr>
        <w:t>9</w:t>
      </w:r>
    </w:p>
    <w:p w14:paraId="4498904D" w14:textId="3638F0EC" w:rsidR="009B2F5C" w:rsidRDefault="00117C9C" w:rsidP="002F43DE">
      <w:pPr>
        <w:pStyle w:val="ListParagraph"/>
        <w:numPr>
          <w:ilvl w:val="0"/>
          <w:numId w:val="29"/>
        </w:numPr>
        <w:spacing w:after="120"/>
        <w:ind w:left="1440" w:hanging="1440"/>
        <w:contextualSpacing w:val="0"/>
        <w:rPr>
          <w:u w:val="single"/>
        </w:rPr>
      </w:pPr>
      <w:r>
        <w:rPr>
          <w:szCs w:val="24"/>
        </w:rPr>
        <w:t xml:space="preserve">Please </w:t>
      </w:r>
      <w:r w:rsidR="00E7221C">
        <w:rPr>
          <w:szCs w:val="24"/>
        </w:rPr>
        <w:t>specify and provide a detailed description as to</w:t>
      </w:r>
      <w:r w:rsidR="002F43DE" w:rsidRPr="00E613C1">
        <w:rPr>
          <w:szCs w:val="24"/>
        </w:rPr>
        <w:t xml:space="preserve"> whether any future customers </w:t>
      </w:r>
      <w:r w:rsidR="00D17475">
        <w:rPr>
          <w:szCs w:val="24"/>
        </w:rPr>
        <w:t xml:space="preserve">of Miller Grove Water Supply Corporation (Miller Grove) </w:t>
      </w:r>
      <w:r w:rsidR="002F43DE" w:rsidRPr="00E613C1">
        <w:rPr>
          <w:szCs w:val="24"/>
        </w:rPr>
        <w:t>will benefit from the</w:t>
      </w:r>
      <w:r w:rsidR="002F43DE">
        <w:rPr>
          <w:szCs w:val="24"/>
        </w:rPr>
        <w:t xml:space="preserve"> proposed</w:t>
      </w:r>
      <w:r w:rsidR="002F43DE" w:rsidRPr="00E613C1">
        <w:rPr>
          <w:szCs w:val="24"/>
        </w:rPr>
        <w:t xml:space="preserve"> </w:t>
      </w:r>
      <w:r w:rsidR="002F43DE">
        <w:rPr>
          <w:szCs w:val="24"/>
        </w:rPr>
        <w:t>4</w:t>
      </w:r>
      <w:r w:rsidR="002F43DE" w:rsidRPr="00E613C1">
        <w:rPr>
          <w:szCs w:val="24"/>
        </w:rPr>
        <w:t xml:space="preserve">-inch </w:t>
      </w:r>
      <w:r w:rsidR="002F43DE">
        <w:rPr>
          <w:szCs w:val="24"/>
        </w:rPr>
        <w:t xml:space="preserve">water </w:t>
      </w:r>
      <w:r w:rsidR="002F43DE" w:rsidRPr="00E613C1">
        <w:rPr>
          <w:szCs w:val="24"/>
        </w:rPr>
        <w:t>lin</w:t>
      </w:r>
      <w:r w:rsidR="002F43DE">
        <w:rPr>
          <w:szCs w:val="24"/>
        </w:rPr>
        <w:t xml:space="preserve">e that will provide </w:t>
      </w:r>
      <w:r w:rsidR="008E60E8">
        <w:t xml:space="preserve">McIlrath Properties LLC (“McIlrath”) </w:t>
      </w:r>
      <w:r w:rsidR="002F43DE">
        <w:rPr>
          <w:szCs w:val="24"/>
        </w:rPr>
        <w:t>with water service.</w:t>
      </w:r>
    </w:p>
    <w:p w14:paraId="02260978" w14:textId="3E6A575F" w:rsidR="009B2F5C" w:rsidRPr="001634CB" w:rsidRDefault="002A0CE9" w:rsidP="002F43DE">
      <w:pPr>
        <w:pStyle w:val="ListParagraph"/>
        <w:numPr>
          <w:ilvl w:val="0"/>
          <w:numId w:val="29"/>
        </w:numPr>
        <w:spacing w:after="120"/>
        <w:ind w:left="1440" w:hanging="1440"/>
        <w:contextualSpacing w:val="0"/>
        <w:rPr>
          <w:u w:val="single"/>
        </w:rPr>
      </w:pPr>
      <w:r>
        <w:rPr>
          <w:szCs w:val="24"/>
        </w:rPr>
        <w:t xml:space="preserve">Does </w:t>
      </w:r>
      <w:r w:rsidR="00233AF3">
        <w:rPr>
          <w:szCs w:val="24"/>
        </w:rPr>
        <w:t>Miller Grove</w:t>
      </w:r>
      <w:r w:rsidR="002F43DE" w:rsidRPr="00E613C1">
        <w:rPr>
          <w:szCs w:val="24"/>
        </w:rPr>
        <w:t xml:space="preserve"> </w:t>
      </w:r>
      <w:r>
        <w:rPr>
          <w:szCs w:val="24"/>
        </w:rPr>
        <w:t xml:space="preserve">intend to </w:t>
      </w:r>
      <w:r w:rsidR="002F43DE" w:rsidRPr="00E613C1">
        <w:rPr>
          <w:szCs w:val="24"/>
        </w:rPr>
        <w:t xml:space="preserve">reimburse </w:t>
      </w:r>
      <w:r w:rsidR="008E60E8">
        <w:rPr>
          <w:szCs w:val="24"/>
        </w:rPr>
        <w:t>McIlrath with funding</w:t>
      </w:r>
      <w:r w:rsidR="002F43DE" w:rsidRPr="00E613C1">
        <w:rPr>
          <w:szCs w:val="24"/>
        </w:rPr>
        <w:t xml:space="preserve"> for the future customer</w:t>
      </w:r>
      <w:r w:rsidR="00B40156">
        <w:rPr>
          <w:szCs w:val="24"/>
        </w:rPr>
        <w:t>’</w:t>
      </w:r>
      <w:r w:rsidR="002F43DE" w:rsidRPr="00E613C1">
        <w:rPr>
          <w:szCs w:val="24"/>
        </w:rPr>
        <w:t>(s) share of the cost</w:t>
      </w:r>
      <w:r w:rsidR="002F43DE">
        <w:rPr>
          <w:szCs w:val="24"/>
        </w:rPr>
        <w:t xml:space="preserve"> for the proposed 4-inch water line</w:t>
      </w:r>
      <w:r w:rsidR="002F43DE" w:rsidRPr="00E613C1">
        <w:rPr>
          <w:szCs w:val="24"/>
        </w:rPr>
        <w:t>?</w:t>
      </w:r>
    </w:p>
    <w:p w14:paraId="7DDE9874" w14:textId="2B2BA64C" w:rsidR="00843C6C" w:rsidRPr="002F43DE" w:rsidRDefault="00843C6C" w:rsidP="002F43DE">
      <w:pPr>
        <w:pStyle w:val="ListParagraph"/>
        <w:numPr>
          <w:ilvl w:val="0"/>
          <w:numId w:val="29"/>
        </w:numPr>
        <w:spacing w:after="120"/>
        <w:ind w:left="1440" w:hanging="1440"/>
        <w:contextualSpacing w:val="0"/>
        <w:rPr>
          <w:u w:val="single"/>
        </w:rPr>
      </w:pPr>
      <w:r>
        <w:rPr>
          <w:szCs w:val="24"/>
        </w:rPr>
        <w:t>Please provide all correspondence between Miller Grove and McIlrath including records of phone calls, text messages, e-mails, and any other form</w:t>
      </w:r>
      <w:r w:rsidR="00212E7D">
        <w:rPr>
          <w:szCs w:val="24"/>
        </w:rPr>
        <w:t>s</w:t>
      </w:r>
      <w:r>
        <w:rPr>
          <w:szCs w:val="24"/>
        </w:rPr>
        <w:t xml:space="preserve"> of communication between the parties. </w:t>
      </w:r>
    </w:p>
    <w:p w14:paraId="37453580" w14:textId="1EFC6258" w:rsidR="002F43DE" w:rsidRPr="002F43DE" w:rsidRDefault="002F43DE" w:rsidP="002F43DE">
      <w:pPr>
        <w:pStyle w:val="ListParagraph"/>
        <w:numPr>
          <w:ilvl w:val="0"/>
          <w:numId w:val="29"/>
        </w:numPr>
        <w:spacing w:after="120"/>
        <w:ind w:left="1440" w:hanging="1440"/>
        <w:contextualSpacing w:val="0"/>
        <w:rPr>
          <w:u w:val="single"/>
        </w:rPr>
      </w:pPr>
      <w:bookmarkStart w:id="6" w:name="_Hlk87629031"/>
      <w:r w:rsidRPr="002F43DE">
        <w:rPr>
          <w:bCs/>
        </w:rPr>
        <w:t xml:space="preserve">Please provide all engineering studies conducted by DBI Engineers </w:t>
      </w:r>
      <w:r w:rsidR="00233AF3">
        <w:rPr>
          <w:bCs/>
        </w:rPr>
        <w:t>corroborating Miller Grove’s assertion that it currently does not possess</w:t>
      </w:r>
      <w:r w:rsidRPr="002F43DE">
        <w:rPr>
          <w:bCs/>
        </w:rPr>
        <w:t xml:space="preserve"> adequate water capacity</w:t>
      </w:r>
      <w:r w:rsidR="00D17475">
        <w:rPr>
          <w:bCs/>
        </w:rPr>
        <w:t xml:space="preserve"> and that it is </w:t>
      </w:r>
      <w:r w:rsidR="00233AF3">
        <w:rPr>
          <w:bCs/>
        </w:rPr>
        <w:t xml:space="preserve">currently </w:t>
      </w:r>
      <w:r w:rsidR="00D17475">
        <w:rPr>
          <w:bCs/>
        </w:rPr>
        <w:t xml:space="preserve">not capable </w:t>
      </w:r>
      <w:r w:rsidR="00233AF3">
        <w:rPr>
          <w:bCs/>
        </w:rPr>
        <w:t xml:space="preserve">of providing </w:t>
      </w:r>
      <w:r w:rsidR="00D17475">
        <w:rPr>
          <w:bCs/>
        </w:rPr>
        <w:t xml:space="preserve">water </w:t>
      </w:r>
      <w:r w:rsidRPr="002F43DE">
        <w:rPr>
          <w:bCs/>
        </w:rPr>
        <w:t xml:space="preserve">service </w:t>
      </w:r>
      <w:r w:rsidR="00D17475">
        <w:rPr>
          <w:bCs/>
        </w:rPr>
        <w:t xml:space="preserve">to future customers of McIlrath in </w:t>
      </w:r>
      <w:r w:rsidRPr="002F43DE">
        <w:rPr>
          <w:bCs/>
        </w:rPr>
        <w:t xml:space="preserve">the proposed development. </w:t>
      </w:r>
    </w:p>
    <w:p w14:paraId="3C64E2CF" w14:textId="535586BC" w:rsidR="002F43DE" w:rsidRPr="002F43DE" w:rsidRDefault="002F43DE" w:rsidP="002F43DE">
      <w:pPr>
        <w:pStyle w:val="ListParagraph"/>
        <w:numPr>
          <w:ilvl w:val="0"/>
          <w:numId w:val="29"/>
        </w:numPr>
        <w:spacing w:after="120"/>
        <w:ind w:left="1440" w:hanging="1440"/>
        <w:contextualSpacing w:val="0"/>
        <w:rPr>
          <w:u w:val="single"/>
        </w:rPr>
      </w:pPr>
      <w:r>
        <w:t xml:space="preserve">Please provide a copy of the construction approval letter from TCEQ for the proposed 4-inch </w:t>
      </w:r>
      <w:r w:rsidR="00F92200">
        <w:t xml:space="preserve">water </w:t>
      </w:r>
      <w:r>
        <w:t xml:space="preserve">line that </w:t>
      </w:r>
      <w:r w:rsidR="00D17475">
        <w:t xml:space="preserve">Miller Grove </w:t>
      </w:r>
      <w:r>
        <w:t xml:space="preserve">will provide </w:t>
      </w:r>
      <w:r w:rsidR="00D17475">
        <w:t xml:space="preserve">to </w:t>
      </w:r>
      <w:r w:rsidR="00233AF3">
        <w:t xml:space="preserve">McIlrath </w:t>
      </w:r>
      <w:r w:rsidR="00D17475">
        <w:t xml:space="preserve">pertaining to future </w:t>
      </w:r>
      <w:r>
        <w:t>water service.</w:t>
      </w:r>
    </w:p>
    <w:p w14:paraId="7F44DC07" w14:textId="59AA6EE2" w:rsidR="002F43DE" w:rsidRPr="001634CB" w:rsidRDefault="002F43DE" w:rsidP="002F43DE">
      <w:pPr>
        <w:pStyle w:val="ListParagraph"/>
        <w:numPr>
          <w:ilvl w:val="0"/>
          <w:numId w:val="29"/>
        </w:numPr>
        <w:spacing w:after="120"/>
        <w:ind w:left="1440" w:hanging="1440"/>
        <w:contextualSpacing w:val="0"/>
        <w:rPr>
          <w:u w:val="single"/>
        </w:rPr>
      </w:pPr>
      <w:r w:rsidRPr="00E613C1">
        <w:t xml:space="preserve">Please provide a copy of </w:t>
      </w:r>
      <w:r>
        <w:t>Miller Grove</w:t>
      </w:r>
      <w:r w:rsidR="00233AF3">
        <w:t xml:space="preserve">’s </w:t>
      </w:r>
      <w:r w:rsidR="00D17475">
        <w:t xml:space="preserve">most recent </w:t>
      </w:r>
      <w:r w:rsidRPr="00E613C1">
        <w:t>distribution system map</w:t>
      </w:r>
      <w:r>
        <w:t xml:space="preserve"> that </w:t>
      </w:r>
      <w:r w:rsidRPr="00E613C1">
        <w:t>include</w:t>
      </w:r>
      <w:r w:rsidR="00A458F1">
        <w:t>s</w:t>
      </w:r>
      <w:r w:rsidR="00C05849">
        <w:t xml:space="preserve"> the specific</w:t>
      </w:r>
      <w:r w:rsidRPr="00E613C1">
        <w:t xml:space="preserve"> </w:t>
      </w:r>
      <w:r>
        <w:t xml:space="preserve">water </w:t>
      </w:r>
      <w:r w:rsidRPr="00E613C1">
        <w:t>line size and the existing connections for each water line</w:t>
      </w:r>
      <w:r w:rsidR="00D17475">
        <w:t xml:space="preserve"> currently providing service to customers</w:t>
      </w:r>
      <w:r w:rsidRPr="00E613C1">
        <w:t>.</w:t>
      </w:r>
    </w:p>
    <w:p w14:paraId="0ECE8F84" w14:textId="0DDE542B" w:rsidR="00C05849" w:rsidRPr="001634CB" w:rsidRDefault="00C05849" w:rsidP="002F43DE">
      <w:pPr>
        <w:pStyle w:val="ListParagraph"/>
        <w:numPr>
          <w:ilvl w:val="0"/>
          <w:numId w:val="29"/>
        </w:numPr>
        <w:spacing w:after="120"/>
        <w:ind w:left="1440" w:hanging="1440"/>
        <w:contextualSpacing w:val="0"/>
        <w:rPr>
          <w:u w:val="single"/>
        </w:rPr>
      </w:pPr>
      <w:r>
        <w:t xml:space="preserve">Please provide all engineering studies prepared in the last ten years recommending that the water lines in Miller Grove’s service area near the McIlrath development be replaced or upgraded. Please include the name of the engineering firm that prepared the study. </w:t>
      </w:r>
    </w:p>
    <w:p w14:paraId="58ECA8F8" w14:textId="4628D97E" w:rsidR="00C05849" w:rsidRPr="001634CB" w:rsidRDefault="00C05849" w:rsidP="002F43DE">
      <w:pPr>
        <w:pStyle w:val="ListParagraph"/>
        <w:numPr>
          <w:ilvl w:val="0"/>
          <w:numId w:val="29"/>
        </w:numPr>
        <w:spacing w:after="120"/>
        <w:ind w:left="1440" w:hanging="1440"/>
        <w:contextualSpacing w:val="0"/>
        <w:rPr>
          <w:u w:val="single"/>
        </w:rPr>
      </w:pPr>
      <w:r>
        <w:t xml:space="preserve">Please provide a list of all of Miller Grove’s employees and indicate whether each employee is currently receiving a salary or is paid an hourly wage. </w:t>
      </w:r>
    </w:p>
    <w:p w14:paraId="282C99E8" w14:textId="2DF7C665" w:rsidR="00C05849" w:rsidRPr="002F43DE" w:rsidRDefault="00C05849" w:rsidP="002F43DE">
      <w:pPr>
        <w:pStyle w:val="ListParagraph"/>
        <w:numPr>
          <w:ilvl w:val="0"/>
          <w:numId w:val="29"/>
        </w:numPr>
        <w:spacing w:after="120"/>
        <w:ind w:left="1440" w:hanging="1440"/>
        <w:contextualSpacing w:val="0"/>
        <w:rPr>
          <w:u w:val="single"/>
        </w:rPr>
      </w:pPr>
      <w:r>
        <w:t>Please identify the employees of Miller Grove’s employees that would be responsible for installing the 4-inch water line that would provide water service to the development proposed by McIlrath.</w:t>
      </w:r>
    </w:p>
    <w:p w14:paraId="6CBC46CE" w14:textId="7B26C7FC" w:rsidR="002F43DE" w:rsidRPr="002F43DE" w:rsidRDefault="002F43DE" w:rsidP="002F43DE">
      <w:pPr>
        <w:pStyle w:val="ListParagraph"/>
        <w:numPr>
          <w:ilvl w:val="0"/>
          <w:numId w:val="29"/>
        </w:numPr>
        <w:spacing w:after="120"/>
        <w:ind w:left="1440" w:hanging="1440"/>
        <w:contextualSpacing w:val="0"/>
        <w:rPr>
          <w:u w:val="single"/>
        </w:rPr>
      </w:pPr>
      <w:r w:rsidRPr="00E613C1">
        <w:t xml:space="preserve">Please </w:t>
      </w:r>
      <w:r w:rsidR="00D17475">
        <w:t xml:space="preserve">specifically </w:t>
      </w:r>
      <w:r w:rsidRPr="00E613C1">
        <w:t xml:space="preserve">identify </w:t>
      </w:r>
      <w:r w:rsidR="00D17475">
        <w:t>and provide specific details as to any</w:t>
      </w:r>
      <w:r w:rsidRPr="00E613C1">
        <w:t xml:space="preserve"> water lines that are </w:t>
      </w:r>
      <w:r w:rsidR="00233AF3">
        <w:t xml:space="preserve">currently </w:t>
      </w:r>
      <w:r w:rsidR="00E7221C">
        <w:t xml:space="preserve">not in </w:t>
      </w:r>
      <w:r w:rsidRPr="00E613C1">
        <w:t xml:space="preserve">compliance with TCEQ rules in </w:t>
      </w:r>
      <w:r>
        <w:t>Miller Grove</w:t>
      </w:r>
      <w:r w:rsidR="00D17475">
        <w:t>’s</w:t>
      </w:r>
      <w:r w:rsidRPr="00E613C1">
        <w:t xml:space="preserve"> </w:t>
      </w:r>
      <w:r w:rsidR="00233AF3">
        <w:t xml:space="preserve">water </w:t>
      </w:r>
      <w:r w:rsidRPr="00E613C1">
        <w:t>distribution system.</w:t>
      </w:r>
    </w:p>
    <w:p w14:paraId="12355CE0" w14:textId="79D8C3AE" w:rsidR="002F43DE" w:rsidRPr="002F43DE" w:rsidRDefault="002F43DE" w:rsidP="002F43DE">
      <w:pPr>
        <w:pStyle w:val="ListParagraph"/>
        <w:numPr>
          <w:ilvl w:val="0"/>
          <w:numId w:val="29"/>
        </w:numPr>
        <w:spacing w:after="120"/>
        <w:ind w:left="1440" w:hanging="1440"/>
        <w:contextualSpacing w:val="0"/>
        <w:rPr>
          <w:u w:val="single"/>
        </w:rPr>
      </w:pPr>
      <w:r w:rsidRPr="00E613C1">
        <w:t xml:space="preserve">Please </w:t>
      </w:r>
      <w:r w:rsidR="00E7221C">
        <w:t xml:space="preserve">provide a </w:t>
      </w:r>
      <w:r w:rsidRPr="00E613C1">
        <w:t>list</w:t>
      </w:r>
      <w:r w:rsidR="00E7221C">
        <w:t xml:space="preserve"> and description of</w:t>
      </w:r>
      <w:r w:rsidRPr="00E613C1">
        <w:t xml:space="preserve"> all water lines that are currently at </w:t>
      </w:r>
      <w:r w:rsidR="00F92200">
        <w:t xml:space="preserve">full </w:t>
      </w:r>
      <w:r w:rsidRPr="00E613C1">
        <w:t xml:space="preserve">capacity in </w:t>
      </w:r>
      <w:r>
        <w:t>Miller Grove WSC</w:t>
      </w:r>
      <w:r w:rsidRPr="00E613C1">
        <w:t>’s distribution system.</w:t>
      </w:r>
    </w:p>
    <w:p w14:paraId="2DD70D84" w14:textId="1DBA7FD4" w:rsidR="002F43DE" w:rsidRPr="002F43DE" w:rsidRDefault="002F43DE" w:rsidP="002F43DE">
      <w:pPr>
        <w:pStyle w:val="ListParagraph"/>
        <w:numPr>
          <w:ilvl w:val="0"/>
          <w:numId w:val="29"/>
        </w:numPr>
        <w:spacing w:after="120"/>
        <w:ind w:left="1440" w:hanging="1440"/>
        <w:contextualSpacing w:val="0"/>
        <w:rPr>
          <w:u w:val="single"/>
        </w:rPr>
      </w:pPr>
      <w:r w:rsidRPr="00E613C1">
        <w:t xml:space="preserve">Please provide a current copy of </w:t>
      </w:r>
      <w:r>
        <w:t>Miller Grove</w:t>
      </w:r>
      <w:r w:rsidR="00D17475">
        <w:t xml:space="preserve">’s </w:t>
      </w:r>
      <w:r w:rsidRPr="00E613C1">
        <w:t>bylaws and tariffs</w:t>
      </w:r>
      <w:r>
        <w:t>,</w:t>
      </w:r>
      <w:r w:rsidRPr="00E613C1">
        <w:t xml:space="preserve"> including the standard tap fee </w:t>
      </w:r>
      <w:r w:rsidR="00233AF3">
        <w:t xml:space="preserve">that is required for new customers </w:t>
      </w:r>
      <w:r w:rsidRPr="00E613C1">
        <w:t xml:space="preserve">to obtain </w:t>
      </w:r>
      <w:r w:rsidR="00D17475">
        <w:t xml:space="preserve">water </w:t>
      </w:r>
      <w:r w:rsidRPr="00E613C1">
        <w:t>service.</w:t>
      </w:r>
    </w:p>
    <w:p w14:paraId="40A36ED8" w14:textId="19E7EB75" w:rsidR="002F43DE" w:rsidRPr="002F43DE" w:rsidRDefault="002F43DE" w:rsidP="002F43DE">
      <w:pPr>
        <w:pStyle w:val="ListParagraph"/>
        <w:numPr>
          <w:ilvl w:val="0"/>
          <w:numId w:val="29"/>
        </w:numPr>
        <w:spacing w:after="120"/>
        <w:ind w:left="1440" w:hanging="1440"/>
        <w:contextualSpacing w:val="0"/>
        <w:rPr>
          <w:u w:val="single"/>
        </w:rPr>
      </w:pPr>
      <w:r w:rsidRPr="002F43DE">
        <w:rPr>
          <w:bCs/>
        </w:rPr>
        <w:lastRenderedPageBreak/>
        <w:t>P</w:t>
      </w:r>
      <w:r w:rsidRPr="00FF3D10">
        <w:t xml:space="preserve">lease provide a </w:t>
      </w:r>
      <w:r w:rsidR="00E7221C">
        <w:t xml:space="preserve">detailed description </w:t>
      </w:r>
      <w:r w:rsidRPr="00FF3D10">
        <w:t xml:space="preserve">of the </w:t>
      </w:r>
      <w:r w:rsidR="00E7221C">
        <w:t xml:space="preserve">estimated </w:t>
      </w:r>
      <w:r w:rsidRPr="00FF3D10">
        <w:t xml:space="preserve">bill </w:t>
      </w:r>
      <w:r w:rsidR="00E7221C">
        <w:t xml:space="preserve">by breaking </w:t>
      </w:r>
      <w:r w:rsidR="00836F8B">
        <w:t xml:space="preserve">down </w:t>
      </w:r>
      <w:r w:rsidR="00E7221C">
        <w:t xml:space="preserve">the alleged costs </w:t>
      </w:r>
      <w:r w:rsidRPr="00FF3D10">
        <w:t xml:space="preserve">of materials and labor that support </w:t>
      </w:r>
      <w:r>
        <w:t>Miller Grove WSC</w:t>
      </w:r>
      <w:r w:rsidRPr="00FF3D10">
        <w:t>’s proposed tap fee</w:t>
      </w:r>
      <w:r w:rsidR="00233AF3">
        <w:t xml:space="preserve"> that it charges new customers</w:t>
      </w:r>
      <w:r w:rsidRPr="00FF3D10">
        <w:t>.</w:t>
      </w:r>
    </w:p>
    <w:p w14:paraId="2BE4784B" w14:textId="238362C3" w:rsidR="002F43DE" w:rsidRPr="002F43DE" w:rsidRDefault="002F43DE" w:rsidP="002F43DE">
      <w:pPr>
        <w:pStyle w:val="ListParagraph"/>
        <w:numPr>
          <w:ilvl w:val="0"/>
          <w:numId w:val="29"/>
        </w:numPr>
        <w:spacing w:after="120"/>
        <w:ind w:left="1440" w:hanging="1440"/>
        <w:contextualSpacing w:val="0"/>
        <w:rPr>
          <w:u w:val="single"/>
        </w:rPr>
      </w:pPr>
      <w:r w:rsidRPr="002F43DE">
        <w:rPr>
          <w:bCs/>
        </w:rPr>
        <w:t>Reference Staff RFI 1-</w:t>
      </w:r>
      <w:r w:rsidR="002A0CE9">
        <w:rPr>
          <w:bCs/>
        </w:rPr>
        <w:t>13</w:t>
      </w:r>
      <w:r w:rsidRPr="002F43DE">
        <w:rPr>
          <w:bCs/>
        </w:rPr>
        <w:t>, please provide any invoices, receipts, and work</w:t>
      </w:r>
      <w:r w:rsidR="00F92200">
        <w:rPr>
          <w:bCs/>
        </w:rPr>
        <w:t xml:space="preserve"> </w:t>
      </w:r>
      <w:r w:rsidRPr="002F43DE">
        <w:rPr>
          <w:bCs/>
        </w:rPr>
        <w:t xml:space="preserve">orders that support these </w:t>
      </w:r>
      <w:r w:rsidR="00F92200">
        <w:rPr>
          <w:bCs/>
        </w:rPr>
        <w:t xml:space="preserve">labor </w:t>
      </w:r>
      <w:r w:rsidRPr="002F43DE">
        <w:rPr>
          <w:bCs/>
        </w:rPr>
        <w:t>costs</w:t>
      </w:r>
      <w:r w:rsidR="00F92200">
        <w:rPr>
          <w:bCs/>
        </w:rPr>
        <w:t xml:space="preserve"> that support the tap fee charged to customers</w:t>
      </w:r>
      <w:r w:rsidRPr="002F43DE">
        <w:rPr>
          <w:bCs/>
        </w:rPr>
        <w:t xml:space="preserve">. </w:t>
      </w:r>
    </w:p>
    <w:p w14:paraId="30DB94AD" w14:textId="12A537F2" w:rsidR="002F43DE" w:rsidRPr="002F43DE" w:rsidRDefault="002F43DE" w:rsidP="002F43DE">
      <w:pPr>
        <w:pStyle w:val="ListParagraph"/>
        <w:numPr>
          <w:ilvl w:val="0"/>
          <w:numId w:val="29"/>
        </w:numPr>
        <w:spacing w:after="120"/>
        <w:ind w:left="1440" w:hanging="1440"/>
        <w:contextualSpacing w:val="0"/>
        <w:rPr>
          <w:u w:val="single"/>
        </w:rPr>
      </w:pPr>
      <w:r w:rsidRPr="002F43DE">
        <w:rPr>
          <w:bCs/>
        </w:rPr>
        <w:t xml:space="preserve">Please state if tap installations will be done by </w:t>
      </w:r>
      <w:r>
        <w:t>Miller Grove</w:t>
      </w:r>
      <w:r w:rsidR="00F92200">
        <w:t xml:space="preserve">’s </w:t>
      </w:r>
      <w:r w:rsidRPr="002F43DE">
        <w:rPr>
          <w:bCs/>
        </w:rPr>
        <w:t xml:space="preserve">internal employees or by a contractor. </w:t>
      </w:r>
    </w:p>
    <w:bookmarkEnd w:id="6"/>
    <w:p w14:paraId="1A64009E" w14:textId="76AE2911" w:rsidR="002F43DE" w:rsidRPr="002F43DE" w:rsidRDefault="002F43DE" w:rsidP="002F43DE">
      <w:pPr>
        <w:pStyle w:val="ListParagraph"/>
        <w:numPr>
          <w:ilvl w:val="0"/>
          <w:numId w:val="29"/>
        </w:numPr>
        <w:spacing w:after="120"/>
        <w:ind w:left="1440" w:hanging="1440"/>
        <w:contextualSpacing w:val="0"/>
        <w:rPr>
          <w:u w:val="single"/>
        </w:rPr>
      </w:pPr>
      <w:r w:rsidRPr="00FF3D10">
        <w:t>Please provide a detailed list of what fees</w:t>
      </w:r>
      <w:r w:rsidR="00F92200">
        <w:t xml:space="preserve"> for water service, if any,</w:t>
      </w:r>
      <w:r w:rsidRPr="00FF3D10">
        <w:t xml:space="preserve"> </w:t>
      </w:r>
      <w:r w:rsidR="00F92200">
        <w:t>that McIlrath</w:t>
      </w:r>
      <w:r w:rsidRPr="00FF3D10">
        <w:t xml:space="preserve"> ha</w:t>
      </w:r>
      <w:r w:rsidR="00F92200">
        <w:t xml:space="preserve">s already paid Miller Grove </w:t>
      </w:r>
      <w:r w:rsidR="002A0CE9">
        <w:t>as of August 4, 2022.</w:t>
      </w:r>
    </w:p>
    <w:p w14:paraId="6C512A37" w14:textId="38ECC6B0" w:rsidR="002F43DE" w:rsidRPr="002F43DE" w:rsidRDefault="002F43DE" w:rsidP="002F43DE">
      <w:pPr>
        <w:pStyle w:val="ListParagraph"/>
        <w:numPr>
          <w:ilvl w:val="0"/>
          <w:numId w:val="29"/>
        </w:numPr>
        <w:spacing w:after="120"/>
        <w:ind w:left="1440" w:hanging="1440"/>
        <w:contextualSpacing w:val="0"/>
        <w:rPr>
          <w:u w:val="single"/>
        </w:rPr>
      </w:pPr>
      <w:r w:rsidRPr="00E613C1">
        <w:t xml:space="preserve">Please provide </w:t>
      </w:r>
      <w:r w:rsidR="00E7221C">
        <w:t xml:space="preserve">a detailed description of </w:t>
      </w:r>
      <w:r w:rsidRPr="00E613C1">
        <w:t xml:space="preserve">any </w:t>
      </w:r>
      <w:r w:rsidR="00F92200">
        <w:t xml:space="preserve">future </w:t>
      </w:r>
      <w:r w:rsidRPr="00E613C1">
        <w:t xml:space="preserve">capital improvement plans that </w:t>
      </w:r>
      <w:r>
        <w:t xml:space="preserve">Miller Grove </w:t>
      </w:r>
      <w:r w:rsidRPr="00E613C1">
        <w:t>WSC</w:t>
      </w:r>
      <w:r w:rsidR="00F92200">
        <w:t xml:space="preserve"> </w:t>
      </w:r>
      <w:r w:rsidRPr="00E613C1">
        <w:t>has</w:t>
      </w:r>
      <w:r w:rsidR="00F92200">
        <w:t xml:space="preserve"> planned or applied for in that past five years</w:t>
      </w:r>
      <w:r w:rsidR="00E7221C">
        <w:t xml:space="preserve"> that include an extension of the proposed 4-inch water line and any of its current water lines that are at or near full capacity</w:t>
      </w:r>
      <w:r w:rsidR="00F92200">
        <w:t xml:space="preserve">. </w:t>
      </w:r>
    </w:p>
    <w:p w14:paraId="631246FB" w14:textId="659507A3" w:rsidR="002F43DE" w:rsidRPr="001634CB" w:rsidRDefault="002F43DE" w:rsidP="002F43DE">
      <w:pPr>
        <w:pStyle w:val="ListParagraph"/>
        <w:numPr>
          <w:ilvl w:val="0"/>
          <w:numId w:val="29"/>
        </w:numPr>
        <w:spacing w:after="120"/>
        <w:ind w:left="1440" w:hanging="1440"/>
        <w:contextualSpacing w:val="0"/>
        <w:rPr>
          <w:u w:val="single"/>
        </w:rPr>
      </w:pPr>
      <w:r w:rsidRPr="00E613C1">
        <w:t xml:space="preserve">Please provide </w:t>
      </w:r>
      <w:r w:rsidR="00E7221C">
        <w:t xml:space="preserve">a detailed explanation as to </w:t>
      </w:r>
      <w:r w:rsidRPr="00E613C1">
        <w:t xml:space="preserve">any funding </w:t>
      </w:r>
      <w:r w:rsidR="00F92200">
        <w:t xml:space="preserve">that Miller Grove has </w:t>
      </w:r>
      <w:r w:rsidRPr="00E613C1">
        <w:t>applied for</w:t>
      </w:r>
      <w:r w:rsidR="00C10782">
        <w:t xml:space="preserve"> </w:t>
      </w:r>
      <w:r w:rsidRPr="00E613C1">
        <w:t xml:space="preserve">or secured </w:t>
      </w:r>
      <w:r w:rsidR="00C10782">
        <w:t xml:space="preserve">funding </w:t>
      </w:r>
      <w:r w:rsidRPr="00E613C1">
        <w:t xml:space="preserve">for </w:t>
      </w:r>
      <w:r w:rsidR="00C10782">
        <w:t xml:space="preserve">in its </w:t>
      </w:r>
      <w:r w:rsidR="00E7221C">
        <w:t xml:space="preserve">future </w:t>
      </w:r>
      <w:r w:rsidRPr="00E613C1">
        <w:t>capital improvement plan</w:t>
      </w:r>
      <w:r w:rsidR="00E7221C">
        <w:t>(s)</w:t>
      </w:r>
      <w:r w:rsidR="00C10782">
        <w:t xml:space="preserve"> in the past five years</w:t>
      </w:r>
      <w:r w:rsidRPr="00E613C1">
        <w:t xml:space="preserve">. </w:t>
      </w:r>
    </w:p>
    <w:p w14:paraId="2ABC0B70" w14:textId="67CF5742" w:rsidR="00C05849" w:rsidRPr="001634CB" w:rsidRDefault="00C05849" w:rsidP="002F43DE">
      <w:pPr>
        <w:pStyle w:val="ListParagraph"/>
        <w:numPr>
          <w:ilvl w:val="0"/>
          <w:numId w:val="29"/>
        </w:numPr>
        <w:spacing w:after="120"/>
        <w:ind w:left="1440" w:hanging="1440"/>
        <w:contextualSpacing w:val="0"/>
        <w:rPr>
          <w:u w:val="single"/>
        </w:rPr>
      </w:pPr>
      <w:r>
        <w:t>Please admit or deny whether Miller Grove has submitted a completed USDA application for the funding of an upgrade to its public water system?</w:t>
      </w:r>
    </w:p>
    <w:p w14:paraId="185373CB" w14:textId="6EB610C9" w:rsidR="00C05849" w:rsidRPr="001634CB" w:rsidRDefault="00C05849" w:rsidP="00C05849">
      <w:pPr>
        <w:pStyle w:val="ListParagraph"/>
        <w:numPr>
          <w:ilvl w:val="2"/>
          <w:numId w:val="29"/>
        </w:numPr>
        <w:spacing w:after="120"/>
        <w:contextualSpacing w:val="0"/>
        <w:rPr>
          <w:u w:val="single"/>
        </w:rPr>
      </w:pPr>
      <w:r>
        <w:t>If admit, please explain in detail the status and timeline of the application.</w:t>
      </w:r>
    </w:p>
    <w:p w14:paraId="59AEF477" w14:textId="432B96E6" w:rsidR="00C05849" w:rsidRPr="002F43DE" w:rsidRDefault="00C05849" w:rsidP="001634CB">
      <w:pPr>
        <w:pStyle w:val="ListParagraph"/>
        <w:numPr>
          <w:ilvl w:val="2"/>
          <w:numId w:val="29"/>
        </w:numPr>
        <w:spacing w:after="120"/>
        <w:contextualSpacing w:val="0"/>
        <w:rPr>
          <w:u w:val="single"/>
        </w:rPr>
      </w:pPr>
      <w:r>
        <w:t xml:space="preserve">If admit, please provide a copy that the application or any other correspondence between Miller Grove and USDA related to such funding. </w:t>
      </w:r>
    </w:p>
    <w:p w14:paraId="7E022C28" w14:textId="77777777" w:rsidR="002F43DE" w:rsidRPr="00893EAC" w:rsidRDefault="002F43DE" w:rsidP="002F43DE">
      <w:pPr>
        <w:pStyle w:val="Paragraph"/>
        <w:ind w:firstLine="0"/>
        <w:rPr>
          <w:szCs w:val="20"/>
          <w:u w:val="single"/>
        </w:rPr>
      </w:pPr>
    </w:p>
    <w:sectPr w:rsidR="002F43DE"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280E" w14:textId="77777777" w:rsidR="00A97A93" w:rsidRDefault="00A97A93">
      <w:pPr>
        <w:spacing w:after="0" w:line="240" w:lineRule="auto"/>
      </w:pPr>
      <w:r>
        <w:separator/>
      </w:r>
    </w:p>
  </w:endnote>
  <w:endnote w:type="continuationSeparator" w:id="0">
    <w:p w14:paraId="50E41484" w14:textId="77777777" w:rsidR="00A97A93" w:rsidRDefault="00A97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A8DFB"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365920E" w14:textId="77777777" w:rsidR="00071BFA" w:rsidRDefault="00071BFA" w:rsidP="008016FB">
    <w:pPr>
      <w:pStyle w:val="Footer"/>
    </w:pPr>
  </w:p>
  <w:p w14:paraId="6AA0DB94" w14:textId="77777777" w:rsidR="00071BFA" w:rsidRDefault="00071BFA" w:rsidP="008016FB"/>
  <w:p w14:paraId="3814BB52"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E8789" w14:textId="77777777" w:rsidR="00F07366" w:rsidRDefault="00F073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F6B50" w14:textId="77777777" w:rsidR="00F07366" w:rsidRDefault="00F07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2C78E" w14:textId="77777777" w:rsidR="00A97A93" w:rsidRDefault="00A97A93">
      <w:pPr>
        <w:spacing w:after="0" w:line="240" w:lineRule="auto"/>
      </w:pPr>
      <w:r>
        <w:separator/>
      </w:r>
    </w:p>
  </w:footnote>
  <w:footnote w:type="continuationSeparator" w:id="0">
    <w:p w14:paraId="0BFFBF77" w14:textId="77777777" w:rsidR="00A97A93" w:rsidRDefault="00A97A93">
      <w:pPr>
        <w:spacing w:after="0" w:line="240" w:lineRule="auto"/>
      </w:pPr>
      <w:r>
        <w:continuationSeparator/>
      </w:r>
    </w:p>
  </w:footnote>
  <w:footnote w:type="continuationNotice" w:id="1">
    <w:p w14:paraId="3C953587" w14:textId="77777777" w:rsidR="00A97A93" w:rsidRDefault="00A97A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5FE6" w14:textId="77777777" w:rsidR="00F07366" w:rsidRDefault="00F07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0FB3079C"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2F82B" w14:textId="77777777" w:rsidR="00F07366" w:rsidRDefault="00F07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ED7AEB7C"/>
    <w:lvl w:ilvl="0" w:tplc="1E26DC30">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8"/>
  </w:num>
  <w:num w:numId="3">
    <w:abstractNumId w:val="17"/>
  </w:num>
  <w:num w:numId="4">
    <w:abstractNumId w:val="12"/>
  </w:num>
  <w:num w:numId="5">
    <w:abstractNumId w:val="27"/>
  </w:num>
  <w:num w:numId="6">
    <w:abstractNumId w:val="26"/>
  </w:num>
  <w:num w:numId="7">
    <w:abstractNumId w:val="18"/>
  </w:num>
  <w:num w:numId="8">
    <w:abstractNumId w:val="20"/>
  </w:num>
  <w:num w:numId="9">
    <w:abstractNumId w:val="24"/>
  </w:num>
  <w:num w:numId="10">
    <w:abstractNumId w:val="25"/>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 w:numId="25">
    <w:abstractNumId w:val="2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36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17C9C"/>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57311"/>
    <w:rsid w:val="00160B90"/>
    <w:rsid w:val="00162210"/>
    <w:rsid w:val="0016347D"/>
    <w:rsid w:val="001634CB"/>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7D"/>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3AF3"/>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31AB"/>
    <w:rsid w:val="0029550E"/>
    <w:rsid w:val="00296BA8"/>
    <w:rsid w:val="0029706D"/>
    <w:rsid w:val="002975FA"/>
    <w:rsid w:val="002A094E"/>
    <w:rsid w:val="002A0CE9"/>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3DE"/>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1797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A748E"/>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3B06"/>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E9B"/>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6F8B"/>
    <w:rsid w:val="00841E24"/>
    <w:rsid w:val="00843C6C"/>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5F36"/>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0E8"/>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58F1"/>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97A93"/>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41E"/>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156"/>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02F"/>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5849"/>
    <w:rsid w:val="00C0772B"/>
    <w:rsid w:val="00C10544"/>
    <w:rsid w:val="00C10782"/>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84E1F"/>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17475"/>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120C"/>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07574"/>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1CBF"/>
    <w:rsid w:val="00E5280E"/>
    <w:rsid w:val="00E558F3"/>
    <w:rsid w:val="00E57EBE"/>
    <w:rsid w:val="00E60E28"/>
    <w:rsid w:val="00E62BAC"/>
    <w:rsid w:val="00E65429"/>
    <w:rsid w:val="00E70CBD"/>
    <w:rsid w:val="00E710D3"/>
    <w:rsid w:val="00E7221C"/>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34"/>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07366"/>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2200"/>
    <w:rsid w:val="00F9467E"/>
    <w:rsid w:val="00F94F2F"/>
    <w:rsid w:val="00F97507"/>
    <w:rsid w:val="00FA2DAB"/>
    <w:rsid w:val="00FA4B4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DB0D"/>
  <w15:chartTrackingRefBased/>
  <w15:docId w15:val="{F4D7AC31-96FC-4BF8-B5C7-EA57B5682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557ADBFCCB49E49F534CBAE69DF884"/>
        <w:category>
          <w:name w:val="General"/>
          <w:gallery w:val="placeholder"/>
        </w:category>
        <w:types>
          <w:type w:val="bbPlcHdr"/>
        </w:types>
        <w:behaviors>
          <w:behavior w:val="content"/>
        </w:behaviors>
        <w:guid w:val="{08CCE4B8-1B7F-4BD5-9EC7-5D13E9220FAB}"/>
      </w:docPartPr>
      <w:docPartBody>
        <w:p w:rsidR="0098235B" w:rsidRDefault="00C37B18">
          <w:pPr>
            <w:pStyle w:val="E1557ADBFCCB49E49F534CBAE69DF88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5B"/>
    <w:rsid w:val="00227D44"/>
    <w:rsid w:val="00804D45"/>
    <w:rsid w:val="00826508"/>
    <w:rsid w:val="00957E47"/>
    <w:rsid w:val="0098235B"/>
    <w:rsid w:val="00C37B18"/>
    <w:rsid w:val="00F32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E1557ADBFCCB49E49F534CBAE69DF884">
    <w:name w:val="E1557ADBFCCB49E49F534CBAE69DF8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8</TotalTime>
  <Pages>6</Pages>
  <Words>1387</Words>
  <Characters>7907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53933 Staff</vt:lpstr>
    </vt:vector>
  </TitlesOfParts>
  <Manager/>
  <Company>Public Utility Commission of Texas</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53933 Staff</dc:title>
  <dc:subject/>
  <dc:creator>Floyd.Walker@puc.texas.gov</dc:creator>
  <cp:keywords>pleading</cp:keywords>
  <dc:description>Commission Staff’s</dc:description>
  <cp:lastModifiedBy>Forrest Smith</cp:lastModifiedBy>
  <cp:revision>3</cp:revision>
  <cp:lastPrinted>2006-01-30T16:46:00Z</cp:lastPrinted>
  <dcterms:created xsi:type="dcterms:W3CDTF">2022-08-25T21:20:00Z</dcterms:created>
  <dcterms:modified xsi:type="dcterms:W3CDTF">2022-08-26T15:22:00Z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53933</vt:r8>
  </property>
  <property fmtid="{D5CDD505-2E9C-101B-9397-08002B2CF9AE}" pid="3" name="DocStyle" linkTarget="DocumentStyle">
    <vt:lpwstr>MCILRATH PROPERTIES LLC'S APPEAL OF THE COST OF OBTAINING SERVICE FROM MILLER GROVE WATER SUPPLY CORPORATION</vt:lpwstr>
  </property>
  <property fmtid="{D5CDD505-2E9C-101B-9397-08002B2CF9AE}" pid="4" name="Division">
    <vt:lpwstr>Legal</vt:lpwstr>
  </property>
  <property fmtid="{D5CDD505-2E9C-101B-9397-08002B2CF9AE}" pid="5" name="Matter" linkTarget="CaseType">
    <vt:lpwstr>Docket No. 53933 </vt:lpwstr>
  </property>
  <property fmtid="{D5CDD505-2E9C-101B-9397-08002B2CF9AE}" pid="6" name="Control Number" linkTarget="DocNo">
    <vt:r8>53933</vt:r8>
  </property>
</Properties>
</file>